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Hampshire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Hampshire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Hampshire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Hampshire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Hampshire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Hampshire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North East Hampshire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Hampshire is estimated to be </w:t>
      </w:r>
      <w:r w:rsidRPr="00773DF7">
        <w:rPr>
          <w:rFonts w:ascii="Libre Franklin Light" w:eastAsia="Times New Roman" w:hAnsi="Libre Franklin Light" w:cs="Calibri Light"/>
          <w:b/>
          <w:bCs/>
          <w:color w:val="C45911" w:themeColor="accent2" w:themeShade="BF"/>
        </w:rPr>
        <w:t xml:space="preserve">£1,093,729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Hampshire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Hampshire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Hampshire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Ham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Hampshire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Ham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Hampshire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Hampshire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Ham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Hampshire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Hampshire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Hampshire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Hampshire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Hampshire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Hampshire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£1,093,729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Hampshire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£368,425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£26,393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£660,064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£1,093,729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Hampshire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Hampshire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Hampshire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Hampshire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Hampshire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Hampshire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Hampshire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Hampshire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Hampshire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Hampshire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1595DF4-D052-431B-82CF-6CE89926B55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